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8BA6D25" w14:textId="77777777" w:rsidR="00CF4BA7" w:rsidRDefault="00CF4BA7" w:rsidP="003D38A3">
                            <w:pPr>
                              <w:pStyle w:val="CourseContainedHeader"/>
                            </w:pPr>
                            <w:r>
                              <w:t>Final Submission Worksheet</w:t>
                            </w:r>
                            <w:r w:rsidR="00852FB7">
                              <w:t xml:space="preserve"> – </w:t>
                            </w:r>
                          </w:p>
                          <w:p w14:paraId="162C0B88" w14:textId="1BDC97DB" w:rsidR="003D38A3" w:rsidRPr="003D38A3" w:rsidRDefault="00CF4BA7" w:rsidP="003D38A3">
                            <w:pPr>
                              <w:pStyle w:val="CourseContainedHeader"/>
                            </w:pPr>
                            <w:r>
                              <w:t>Teacher Conference &amp; Edits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78BA6D25" w14:textId="77777777" w:rsidR="00CF4BA7" w:rsidRDefault="00CF4BA7" w:rsidP="003D38A3">
                      <w:pPr>
                        <w:pStyle w:val="CourseContainedHeader"/>
                      </w:pPr>
                      <w:r>
                        <w:t>Final Submission Worksheet</w:t>
                      </w:r>
                      <w:r w:rsidR="00852FB7">
                        <w:t xml:space="preserve"> – </w:t>
                      </w:r>
                    </w:p>
                    <w:p w14:paraId="162C0B88" w14:textId="1BDC97DB" w:rsidR="003D38A3" w:rsidRPr="003D38A3" w:rsidRDefault="00CF4BA7" w:rsidP="003D38A3">
                      <w:pPr>
                        <w:pStyle w:val="CourseContainedHeader"/>
                      </w:pPr>
                      <w:r>
                        <w:t>Teacher Conference &amp; Edits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67EB0369" w:rsidR="003D38A3" w:rsidRPr="003D38A3" w:rsidRDefault="00402F94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65130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CF4BA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67EB0369" w:rsidR="003D38A3" w:rsidRPr="003D38A3" w:rsidRDefault="00402F94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65130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CF4BA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3793"/>
      </w:tblGrid>
      <w:tr w:rsidR="00FD7230" w:rsidRPr="000A0E77" w14:paraId="2B75A497" w14:textId="74A59B69" w:rsidTr="00FD7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FD7230" w:rsidRPr="000A0E77" w:rsidRDefault="00FD7230" w:rsidP="00301451">
            <w:pPr>
              <w:pStyle w:val="TableHeadings"/>
            </w:pPr>
            <w:r>
              <w:t>Student Name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FD7230" w:rsidRPr="000A0E77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00E61265" w:rsidR="00FD7230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  <w:tc>
          <w:tcPr>
            <w:tcW w:w="37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DB830F5" w14:textId="6BDE0302" w:rsidR="00FD7230" w:rsidRDefault="00852FB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FD7230" w:rsidRPr="000A0E77" w14:paraId="2A2C2CEE" w14:textId="2AF2C7AD" w:rsidTr="00FD7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FD7230" w:rsidRPr="000A0E77" w:rsidRDefault="00FD7230" w:rsidP="00C30650">
            <w:pPr>
              <w:pStyle w:val="TableRows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C76388" w14:textId="08D48404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2E013E61" w14:textId="5B5DE72B" w:rsidR="00141640" w:rsidRDefault="00CF4BA7" w:rsidP="00141640">
      <w:pPr>
        <w:rPr>
          <w:lang w:eastAsia="en-AU"/>
        </w:rPr>
      </w:pPr>
      <w:r>
        <w:rPr>
          <w:lang w:eastAsia="en-AU"/>
        </w:rPr>
        <w:t>You will complete your final edits and participate in a short one-on-one conference with your teacher. This is your last opportunity to make changes based on feedback, double-check submission requirements, and ensure your project communicates your learning effectively.</w:t>
      </w:r>
    </w:p>
    <w:p w14:paraId="633B4A58" w14:textId="77777777" w:rsidR="00271DC3" w:rsidRDefault="00271DC3" w:rsidP="00141640">
      <w:pPr>
        <w:rPr>
          <w:lang w:eastAsia="en-AU"/>
        </w:rPr>
      </w:pPr>
    </w:p>
    <w:p w14:paraId="38709B7D" w14:textId="0239F73B" w:rsidR="00271DC3" w:rsidRDefault="00CF4BA7" w:rsidP="00141640">
      <w:pPr>
        <w:rPr>
          <w:lang w:eastAsia="en-AU"/>
        </w:rPr>
      </w:pPr>
      <w:r>
        <w:rPr>
          <w:lang w:eastAsia="en-AU"/>
        </w:rPr>
        <w:t>Use this worksheet to take notes during your teacher check-in and plan your final adjustments.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6E6EF4F2" w14:textId="1767CDB4" w:rsidR="00F9673B" w:rsidRDefault="00CF4BA7" w:rsidP="00F9673B">
      <w:pPr>
        <w:pStyle w:val="Heading4"/>
        <w:numPr>
          <w:ilvl w:val="0"/>
          <w:numId w:val="0"/>
        </w:numPr>
        <w:ind w:left="284" w:hanging="284"/>
      </w:pPr>
      <w:r>
        <w:t>Section 1</w:t>
      </w:r>
      <w:r w:rsidR="00F9673B">
        <w:t xml:space="preserve"> – </w:t>
      </w:r>
      <w:r>
        <w:t>Teacher Conference Notes</w:t>
      </w:r>
    </w:p>
    <w:p w14:paraId="583BFF06" w14:textId="1CB8427C" w:rsidR="0043629B" w:rsidRPr="0043629B" w:rsidRDefault="0043629B" w:rsidP="0043629B">
      <w:pPr>
        <w:pStyle w:val="ListParagraph"/>
        <w:numPr>
          <w:ilvl w:val="0"/>
          <w:numId w:val="41"/>
        </w:numPr>
        <w:spacing w:line="480" w:lineRule="auto"/>
        <w:rPr>
          <w:b/>
          <w:bCs/>
        </w:rPr>
      </w:pPr>
      <w:r>
        <w:rPr>
          <w:b/>
          <w:bCs/>
        </w:rPr>
        <w:t>What feedback did your teacher give you? List at least two improvement points.</w:t>
      </w:r>
    </w:p>
    <w:p w14:paraId="10B35FBA" w14:textId="77777777" w:rsidR="0043629B" w:rsidRDefault="0043629B" w:rsidP="0043629B">
      <w:pPr>
        <w:pStyle w:val="ListParagraph"/>
        <w:numPr>
          <w:ilvl w:val="0"/>
          <w:numId w:val="44"/>
        </w:numPr>
        <w:spacing w:line="480" w:lineRule="auto"/>
      </w:pPr>
      <w:r>
        <w:t>__________________________________________________________________________________________________________________________________________________________________</w:t>
      </w:r>
    </w:p>
    <w:p w14:paraId="4C6C0E2E" w14:textId="77777777" w:rsidR="0043629B" w:rsidRDefault="0043629B" w:rsidP="0043629B">
      <w:pPr>
        <w:pStyle w:val="ListParagraph"/>
        <w:numPr>
          <w:ilvl w:val="0"/>
          <w:numId w:val="44"/>
        </w:numPr>
        <w:spacing w:line="480" w:lineRule="auto"/>
      </w:pPr>
      <w:r>
        <w:t>__________________________________________________________________________________________________________________________________________________________________</w:t>
      </w:r>
    </w:p>
    <w:p w14:paraId="59E28E21" w14:textId="7B1C4F4A" w:rsidR="0043629B" w:rsidRPr="0043629B" w:rsidRDefault="0043629B" w:rsidP="0043629B">
      <w:pPr>
        <w:pStyle w:val="ListParagraph"/>
        <w:numPr>
          <w:ilvl w:val="0"/>
          <w:numId w:val="41"/>
        </w:numPr>
        <w:spacing w:line="480" w:lineRule="auto"/>
        <w:rPr>
          <w:b/>
          <w:bCs/>
        </w:rPr>
      </w:pPr>
      <w:r>
        <w:rPr>
          <w:b/>
          <w:bCs/>
        </w:rPr>
        <w:t>What sections were identified as strong or complete?</w:t>
      </w:r>
    </w:p>
    <w:p w14:paraId="63735EE7" w14:textId="77777777" w:rsidR="0043629B" w:rsidRDefault="0043629B" w:rsidP="0043629B">
      <w:pPr>
        <w:pStyle w:val="ListParagraph"/>
        <w:numPr>
          <w:ilvl w:val="0"/>
          <w:numId w:val="44"/>
        </w:numPr>
        <w:spacing w:line="480" w:lineRule="auto"/>
      </w:pPr>
      <w:r>
        <w:t>__________________________________________________________________________________________________________________________________________________________________</w:t>
      </w:r>
    </w:p>
    <w:p w14:paraId="5C0CB8BB" w14:textId="77777777" w:rsidR="0043629B" w:rsidRDefault="0043629B" w:rsidP="0043629B">
      <w:pPr>
        <w:pStyle w:val="ListParagraph"/>
        <w:numPr>
          <w:ilvl w:val="0"/>
          <w:numId w:val="44"/>
        </w:numPr>
        <w:spacing w:line="480" w:lineRule="auto"/>
      </w:pPr>
      <w:r>
        <w:t>__________________________________________________________________________________________________________________________________________________________________</w:t>
      </w:r>
    </w:p>
    <w:p w14:paraId="6175BFCE" w14:textId="66A5AB21" w:rsidR="00BC3492" w:rsidRPr="00BC3492" w:rsidRDefault="0043629B" w:rsidP="00BC3492">
      <w:pPr>
        <w:pStyle w:val="ListParagraph"/>
        <w:numPr>
          <w:ilvl w:val="0"/>
          <w:numId w:val="41"/>
        </w:numPr>
        <w:spacing w:line="480" w:lineRule="auto"/>
        <w:rPr>
          <w:b/>
          <w:bCs/>
        </w:rPr>
      </w:pPr>
      <w:r>
        <w:rPr>
          <w:b/>
          <w:bCs/>
        </w:rPr>
        <w:t xml:space="preserve">Are any sections still incomplete or unclear? </w:t>
      </w:r>
      <w:sdt>
        <w:sdtPr>
          <w:rPr>
            <w:b/>
            <w:bCs/>
            <w:sz w:val="28"/>
            <w:szCs w:val="28"/>
          </w:rPr>
          <w:id w:val="-86135968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891687" w:rsidRPr="00A54291">
            <w:rPr>
              <w:rFonts w:ascii="MS Gothic" w:eastAsia="MS Gothic" w:hAnsi="MS Gothic" w:hint="eastAsia"/>
              <w:b/>
              <w:bCs/>
              <w:sz w:val="28"/>
              <w:szCs w:val="28"/>
            </w:rPr>
            <w:t>☐</w:t>
          </w:r>
        </w:sdtContent>
      </w:sdt>
      <w:r w:rsidR="00891687">
        <w:t xml:space="preserve"> Yes   </w:t>
      </w:r>
      <w:sdt>
        <w:sdtPr>
          <w:rPr>
            <w:sz w:val="28"/>
            <w:szCs w:val="28"/>
          </w:rPr>
          <w:id w:val="-125520338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891687" w:rsidRPr="00A5429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891687">
        <w:t xml:space="preserve"> No</w:t>
      </w:r>
      <w:r w:rsidR="00BC3492">
        <w:t xml:space="preserve">    If yes, which ones?</w:t>
      </w:r>
    </w:p>
    <w:p w14:paraId="79E3C5B4" w14:textId="35CB5E9F" w:rsidR="00993DC5" w:rsidRDefault="0043629B" w:rsidP="00BC3492">
      <w:pPr>
        <w:spacing w:line="480" w:lineRule="auto"/>
      </w:pPr>
      <w:r>
        <w:t>__________________________________________________________________________________________________________________________________________________________________</w:t>
      </w:r>
      <w:r w:rsidR="00BC3492">
        <w:t>___________________________________________________________________________________________________</w:t>
      </w:r>
    </w:p>
    <w:p w14:paraId="1A2D55A9" w14:textId="40F55CFA" w:rsidR="0043629B" w:rsidRPr="00993DC5" w:rsidRDefault="00BC3492" w:rsidP="00BC3492">
      <w:pPr>
        <w:pStyle w:val="Heading4"/>
        <w:numPr>
          <w:ilvl w:val="0"/>
          <w:numId w:val="0"/>
        </w:numPr>
        <w:ind w:left="284" w:hanging="284"/>
      </w:pPr>
      <w:r>
        <w:lastRenderedPageBreak/>
        <w:t>Section 2 – Final Edit Checklist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387"/>
        <w:gridCol w:w="1590"/>
        <w:gridCol w:w="1822"/>
        <w:gridCol w:w="2835"/>
      </w:tblGrid>
      <w:tr w:rsidR="007E6B34" w:rsidRPr="000A0E77" w14:paraId="353986B5" w14:textId="4923CC69" w:rsidTr="004827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60E687C6" w14:textId="2E5D0411" w:rsidR="007E6B34" w:rsidRPr="000A0E77" w:rsidRDefault="007E6B34" w:rsidP="00EB4F22">
            <w:pPr>
              <w:pStyle w:val="TableHeadings"/>
            </w:pPr>
            <w:r>
              <w:t>Require</w:t>
            </w:r>
            <w:r w:rsidR="00BC3492">
              <w:t>d Section</w:t>
            </w:r>
          </w:p>
        </w:tc>
        <w:tc>
          <w:tcPr>
            <w:tcW w:w="15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06F3AED2" w14:textId="645D4A67" w:rsidR="007E6B34" w:rsidRPr="000A0E77" w:rsidRDefault="00BC3492" w:rsidP="00482788">
            <w:pPr>
              <w:pStyle w:val="TableHeadings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</w:t>
            </w:r>
            <w:r w:rsidR="007E6B34">
              <w:t xml:space="preserve"> (</w:t>
            </w:r>
            <w:r w:rsidR="007E6B34" w:rsidRPr="003370DE">
              <w:rPr>
                <w:sz w:val="32"/>
                <w:szCs w:val="32"/>
              </w:rPr>
              <w:sym w:font="Wingdings 2" w:char="F050"/>
            </w:r>
            <w:r w:rsidR="007E6B34">
              <w:t>)</w:t>
            </w:r>
          </w:p>
        </w:tc>
        <w:tc>
          <w:tcPr>
            <w:tcW w:w="1822" w:type="dxa"/>
            <w:tcBorders>
              <w:lef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D865361" w14:textId="4B2AC051" w:rsidR="007E6B34" w:rsidRPr="000A0E77" w:rsidRDefault="00482788" w:rsidP="00482788">
            <w:pPr>
              <w:pStyle w:val="TableHeadings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Fix Needed (</w:t>
            </w:r>
            <w:r w:rsidRPr="003370DE">
              <w:rPr>
                <w:sz w:val="32"/>
                <w:szCs w:val="32"/>
              </w:rPr>
              <w:sym w:font="Wingdings 2" w:char="F050"/>
            </w:r>
            <w:r>
              <w:t>)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D65B32E" w14:textId="49B6C5D5" w:rsidR="007E6B34" w:rsidRDefault="00482788" w:rsidP="00482788">
            <w:pPr>
              <w:pStyle w:val="TableHeadings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7E6B34" w:rsidRPr="000A0E77" w14:paraId="3D16396C" w14:textId="73B55881" w:rsidTr="004827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AF198C1" w14:textId="5B03F259" w:rsidR="007E6B34" w:rsidRPr="00EB7724" w:rsidRDefault="00BC3492" w:rsidP="00EB4F22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Introduction / Project Overview</w:t>
            </w:r>
          </w:p>
        </w:tc>
        <w:tc>
          <w:tcPr>
            <w:tcW w:w="159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17E1D80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2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E3E74DD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F114B45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E6B34" w:rsidRPr="000A0E77" w14:paraId="1EF3B682" w14:textId="15DAE9F6" w:rsidTr="00482788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8A5B6E2" w14:textId="4C66DB25" w:rsidR="007E6B34" w:rsidRPr="00EB7724" w:rsidRDefault="00482788" w:rsidP="00EB4F22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Visuals show</w:t>
            </w:r>
            <w:r w:rsidR="00BC3492">
              <w:rPr>
                <w:b w:val="0"/>
                <w:bCs w:val="0"/>
              </w:rPr>
              <w:t>ing key stages of the build</w:t>
            </w:r>
          </w:p>
        </w:tc>
        <w:tc>
          <w:tcPr>
            <w:tcW w:w="159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865BCFE" w14:textId="77777777" w:rsidR="007E6B34" w:rsidRPr="00EB7724" w:rsidRDefault="007E6B34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2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2101B49" w14:textId="77777777" w:rsidR="007E6B34" w:rsidRPr="00EB7724" w:rsidRDefault="007E6B34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A4E3001" w14:textId="77777777" w:rsidR="007E6B34" w:rsidRPr="00EB7724" w:rsidRDefault="007E6B34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E6B34" w:rsidRPr="000A0E77" w14:paraId="73CFC958" w14:textId="238C9915" w:rsidTr="004827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6AD5DCA" w14:textId="1C2C007E" w:rsidR="007E6B34" w:rsidRPr="00EB7724" w:rsidRDefault="00482788" w:rsidP="00EB4F22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Captions describ</w:t>
            </w:r>
            <w:r w:rsidR="000A3AAB">
              <w:rPr>
                <w:b w:val="0"/>
                <w:bCs w:val="0"/>
              </w:rPr>
              <w:t>ing actions or tools</w:t>
            </w:r>
          </w:p>
        </w:tc>
        <w:tc>
          <w:tcPr>
            <w:tcW w:w="159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3F3C994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2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A88F945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3D96D34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E6B34" w:rsidRPr="000A0E77" w14:paraId="570F7087" w14:textId="041EB7B3" w:rsidTr="00482788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56C29C9" w14:textId="054BC18D" w:rsidR="007E6B34" w:rsidRDefault="000A3AAB" w:rsidP="00EB4F22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QA reflections and learning</w:t>
            </w:r>
          </w:p>
        </w:tc>
        <w:tc>
          <w:tcPr>
            <w:tcW w:w="159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18BBE64" w14:textId="77777777" w:rsidR="007E6B34" w:rsidRPr="00EB7724" w:rsidRDefault="007E6B34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2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913C8EA" w14:textId="77777777" w:rsidR="007E6B34" w:rsidRPr="00EB7724" w:rsidRDefault="007E6B34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979F751" w14:textId="77777777" w:rsidR="007E6B34" w:rsidRPr="00EB7724" w:rsidRDefault="007E6B34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E6B34" w:rsidRPr="000A0E77" w14:paraId="3BFF31DC" w14:textId="7F846F8A" w:rsidTr="004827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65CDBBD" w14:textId="763872EC" w:rsidR="007E6B34" w:rsidRDefault="007E6B34" w:rsidP="00EB4F22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Proposed improvements</w:t>
            </w:r>
            <w:r w:rsidR="00482788">
              <w:rPr>
                <w:b w:val="0"/>
                <w:bCs w:val="0"/>
              </w:rPr>
              <w:t xml:space="preserve"> </w:t>
            </w:r>
            <w:r w:rsidR="000A3AAB">
              <w:rPr>
                <w:b w:val="0"/>
                <w:bCs w:val="0"/>
              </w:rPr>
              <w:t>based on feedback</w:t>
            </w:r>
          </w:p>
        </w:tc>
        <w:tc>
          <w:tcPr>
            <w:tcW w:w="159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3669C55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2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28824FA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6B805D5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2788" w:rsidRPr="000A0E77" w14:paraId="1A5D85A1" w14:textId="77777777" w:rsidTr="00482788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248489C" w14:textId="0031E739" w:rsidR="00482788" w:rsidRDefault="00482788" w:rsidP="00EB4F22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Formatting </w:t>
            </w:r>
            <w:r w:rsidR="000A3AAB">
              <w:rPr>
                <w:b w:val="0"/>
                <w:bCs w:val="0"/>
              </w:rPr>
              <w:t>and structure for clarity</w:t>
            </w:r>
          </w:p>
        </w:tc>
        <w:tc>
          <w:tcPr>
            <w:tcW w:w="159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A166CB3" w14:textId="77777777" w:rsidR="00482788" w:rsidRPr="00EB7724" w:rsidRDefault="00482788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2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954FBC0" w14:textId="77777777" w:rsidR="00482788" w:rsidRPr="00EB7724" w:rsidRDefault="00482788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C4ABDBB" w14:textId="77777777" w:rsidR="00482788" w:rsidRPr="00EB7724" w:rsidRDefault="00482788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2788" w:rsidRPr="000A0E77" w14:paraId="5232023D" w14:textId="77777777" w:rsidTr="004827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0DC2B09" w14:textId="32C3AEB6" w:rsidR="00482788" w:rsidRDefault="000A3AAB" w:rsidP="00EB4F22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File is saved and backed up</w:t>
            </w:r>
          </w:p>
        </w:tc>
        <w:tc>
          <w:tcPr>
            <w:tcW w:w="159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96BBEED" w14:textId="77777777" w:rsidR="00482788" w:rsidRPr="00EB7724" w:rsidRDefault="00482788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2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5886EF3" w14:textId="77777777" w:rsidR="00482788" w:rsidRPr="00EB7724" w:rsidRDefault="00482788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E154CD9" w14:textId="77777777" w:rsidR="00482788" w:rsidRPr="00EB7724" w:rsidRDefault="00482788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F50D31" w14:textId="0BBCEC71" w:rsidR="00A2460D" w:rsidRPr="00A2460D" w:rsidRDefault="00E90839" w:rsidP="00E90839">
      <w:pPr>
        <w:pStyle w:val="Heading4"/>
        <w:numPr>
          <w:ilvl w:val="0"/>
          <w:numId w:val="0"/>
        </w:numPr>
        <w:spacing w:line="360" w:lineRule="auto"/>
        <w:ind w:left="284" w:hanging="284"/>
      </w:pPr>
      <w:r>
        <w:t>Se</w:t>
      </w:r>
      <w:r w:rsidR="000A3AAB">
        <w:t>ction 3</w:t>
      </w:r>
      <w:r w:rsidR="00A2460D">
        <w:t xml:space="preserve"> – </w:t>
      </w:r>
      <w:r w:rsidR="000A3AAB">
        <w:t>Final Reflection</w:t>
      </w:r>
    </w:p>
    <w:p w14:paraId="70DC5D73" w14:textId="6CA71DCE" w:rsidR="00A2460D" w:rsidRPr="006B0A7E" w:rsidRDefault="00A2460D" w:rsidP="00A2460D">
      <w:pPr>
        <w:pStyle w:val="ListParagraph"/>
        <w:numPr>
          <w:ilvl w:val="0"/>
          <w:numId w:val="35"/>
        </w:numPr>
        <w:rPr>
          <w:b/>
          <w:bCs/>
          <w:lang w:eastAsia="en-AU"/>
        </w:rPr>
      </w:pPr>
      <w:r>
        <w:rPr>
          <w:b/>
          <w:bCs/>
          <w:lang w:eastAsia="en-AU"/>
        </w:rPr>
        <w:t xml:space="preserve">What </w:t>
      </w:r>
      <w:r w:rsidR="000A3AAB">
        <w:rPr>
          <w:b/>
          <w:bCs/>
          <w:lang w:eastAsia="en-AU"/>
        </w:rPr>
        <w:t>is the one thing you learned about your skills or process during this project?</w:t>
      </w:r>
    </w:p>
    <w:p w14:paraId="50FA09A0" w14:textId="77777777" w:rsidR="00A2460D" w:rsidRDefault="00A2460D" w:rsidP="00A2460D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501AEA" w14:textId="4680F140" w:rsidR="00A2460D" w:rsidRPr="006B0A7E" w:rsidRDefault="000A3AAB" w:rsidP="00A2460D">
      <w:pPr>
        <w:pStyle w:val="ListParagraph"/>
        <w:numPr>
          <w:ilvl w:val="0"/>
          <w:numId w:val="35"/>
        </w:numPr>
        <w:rPr>
          <w:b/>
          <w:bCs/>
          <w:lang w:eastAsia="en-AU"/>
        </w:rPr>
      </w:pPr>
      <w:r>
        <w:rPr>
          <w:b/>
          <w:bCs/>
          <w:lang w:eastAsia="en-AU"/>
        </w:rPr>
        <w:t>How has your folio or video improved from your first draft to now?</w:t>
      </w:r>
    </w:p>
    <w:p w14:paraId="53254A0A" w14:textId="77777777" w:rsidR="00A2460D" w:rsidRDefault="00A2460D" w:rsidP="00A2460D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79F0F2" w14:textId="18B83DD1" w:rsidR="00A2460D" w:rsidRPr="006B0A7E" w:rsidRDefault="000A3AAB" w:rsidP="00A2460D">
      <w:pPr>
        <w:pStyle w:val="ListParagraph"/>
        <w:numPr>
          <w:ilvl w:val="0"/>
          <w:numId w:val="35"/>
        </w:numPr>
        <w:spacing w:line="480" w:lineRule="auto"/>
        <w:rPr>
          <w:b/>
          <w:bCs/>
          <w:lang w:eastAsia="en-AU"/>
        </w:rPr>
      </w:pPr>
      <w:r>
        <w:rPr>
          <w:b/>
          <w:bCs/>
          <w:lang w:eastAsia="en-AU"/>
        </w:rPr>
        <w:t xml:space="preserve">Are </w:t>
      </w:r>
      <w:r w:rsidR="00E90839">
        <w:rPr>
          <w:b/>
          <w:bCs/>
          <w:lang w:eastAsia="en-AU"/>
        </w:rPr>
        <w:t>you confident your project communicates your journey and outcome? Why or why not?</w:t>
      </w:r>
    </w:p>
    <w:p w14:paraId="2EC79FD9" w14:textId="774C5B70" w:rsidR="0099055F" w:rsidRDefault="00A2460D" w:rsidP="007970D8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  <w:r w:rsidR="00E90839">
        <w:rPr>
          <w:lang w:eastAsia="en-AU"/>
        </w:rPr>
        <w:t>_______________________________________________________________________________________</w:t>
      </w:r>
    </w:p>
    <w:bookmarkEnd w:id="0"/>
    <w:bookmarkEnd w:id="1"/>
    <w:bookmarkEnd w:id="2"/>
    <w:bookmarkEnd w:id="3"/>
    <w:sectPr w:rsidR="0099055F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8198" w14:textId="77777777" w:rsidR="00545768" w:rsidRDefault="00545768" w:rsidP="009125CB">
      <w:r>
        <w:separator/>
      </w:r>
    </w:p>
    <w:p w14:paraId="12D89224" w14:textId="77777777" w:rsidR="00545768" w:rsidRDefault="00545768" w:rsidP="009125CB"/>
    <w:p w14:paraId="196B348A" w14:textId="77777777" w:rsidR="00545768" w:rsidRDefault="00545768" w:rsidP="009125CB"/>
    <w:p w14:paraId="40CB5438" w14:textId="77777777" w:rsidR="00545768" w:rsidRDefault="00545768" w:rsidP="009125CB"/>
  </w:endnote>
  <w:endnote w:type="continuationSeparator" w:id="0">
    <w:p w14:paraId="42D9090A" w14:textId="77777777" w:rsidR="00545768" w:rsidRDefault="00545768" w:rsidP="009125CB">
      <w:r>
        <w:continuationSeparator/>
      </w:r>
    </w:p>
    <w:p w14:paraId="1B3C8F30" w14:textId="77777777" w:rsidR="00545768" w:rsidRDefault="00545768" w:rsidP="009125CB"/>
    <w:p w14:paraId="7D4DF402" w14:textId="77777777" w:rsidR="00545768" w:rsidRDefault="00545768" w:rsidP="009125CB"/>
    <w:p w14:paraId="3296ED2F" w14:textId="77777777" w:rsidR="00545768" w:rsidRDefault="0054576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169F042C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402F94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ECF2" w14:textId="77777777" w:rsidR="00545768" w:rsidRDefault="00545768" w:rsidP="009125CB">
      <w:r>
        <w:separator/>
      </w:r>
    </w:p>
    <w:p w14:paraId="6A4BB470" w14:textId="77777777" w:rsidR="00545768" w:rsidRDefault="00545768" w:rsidP="009125CB"/>
    <w:p w14:paraId="75561330" w14:textId="77777777" w:rsidR="00545768" w:rsidRDefault="00545768" w:rsidP="009125CB"/>
    <w:p w14:paraId="022B04DD" w14:textId="77777777" w:rsidR="00545768" w:rsidRDefault="00545768" w:rsidP="009125CB"/>
  </w:footnote>
  <w:footnote w:type="continuationSeparator" w:id="0">
    <w:p w14:paraId="389DA661" w14:textId="77777777" w:rsidR="00545768" w:rsidRDefault="00545768" w:rsidP="009125CB">
      <w:r>
        <w:continuationSeparator/>
      </w:r>
    </w:p>
    <w:p w14:paraId="1304A22B" w14:textId="77777777" w:rsidR="00545768" w:rsidRDefault="00545768" w:rsidP="009125CB"/>
    <w:p w14:paraId="33CE17AD" w14:textId="77777777" w:rsidR="00545768" w:rsidRDefault="00545768" w:rsidP="009125CB"/>
    <w:p w14:paraId="046F0957" w14:textId="77777777" w:rsidR="00545768" w:rsidRDefault="0054576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F351E"/>
    <w:multiLevelType w:val="hybridMultilevel"/>
    <w:tmpl w:val="92F2D0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3228C6"/>
    <w:multiLevelType w:val="hybridMultilevel"/>
    <w:tmpl w:val="A0BE1F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7BC7"/>
    <w:multiLevelType w:val="hybridMultilevel"/>
    <w:tmpl w:val="A0BE1F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6D5FD2"/>
    <w:multiLevelType w:val="hybridMultilevel"/>
    <w:tmpl w:val="E3D64C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7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EC7101"/>
    <w:multiLevelType w:val="hybridMultilevel"/>
    <w:tmpl w:val="E44252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7"/>
  </w:num>
  <w:num w:numId="2" w16cid:durableId="890966164">
    <w:abstractNumId w:val="21"/>
  </w:num>
  <w:num w:numId="3" w16cid:durableId="1776317215">
    <w:abstractNumId w:val="43"/>
  </w:num>
  <w:num w:numId="4" w16cid:durableId="1534071080">
    <w:abstractNumId w:val="35"/>
  </w:num>
  <w:num w:numId="5" w16cid:durableId="1673219778">
    <w:abstractNumId w:val="18"/>
  </w:num>
  <w:num w:numId="6" w16cid:durableId="1200585890">
    <w:abstractNumId w:val="33"/>
  </w:num>
  <w:num w:numId="7" w16cid:durableId="1908228620">
    <w:abstractNumId w:val="24"/>
  </w:num>
  <w:num w:numId="8" w16cid:durableId="1147357831">
    <w:abstractNumId w:val="32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3"/>
  </w:num>
  <w:num w:numId="19" w16cid:durableId="173418005">
    <w:abstractNumId w:val="28"/>
  </w:num>
  <w:num w:numId="20" w16cid:durableId="2127193325">
    <w:abstractNumId w:val="37"/>
  </w:num>
  <w:num w:numId="21" w16cid:durableId="383067315">
    <w:abstractNumId w:val="36"/>
  </w:num>
  <w:num w:numId="22" w16cid:durableId="1951935085">
    <w:abstractNumId w:val="40"/>
  </w:num>
  <w:num w:numId="23" w16cid:durableId="558134442">
    <w:abstractNumId w:val="39"/>
  </w:num>
  <w:num w:numId="24" w16cid:durableId="54202057">
    <w:abstractNumId w:val="30"/>
  </w:num>
  <w:num w:numId="25" w16cid:durableId="580530458">
    <w:abstractNumId w:val="34"/>
  </w:num>
  <w:num w:numId="26" w16cid:durableId="441651303">
    <w:abstractNumId w:val="27"/>
  </w:num>
  <w:num w:numId="27" w16cid:durableId="1674410907">
    <w:abstractNumId w:val="22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5"/>
  </w:num>
  <w:num w:numId="32" w16cid:durableId="1696350815">
    <w:abstractNumId w:val="31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41"/>
  </w:num>
  <w:num w:numId="36" w16cid:durableId="811021379">
    <w:abstractNumId w:val="13"/>
  </w:num>
  <w:num w:numId="37" w16cid:durableId="1714646844">
    <w:abstractNumId w:val="19"/>
  </w:num>
  <w:num w:numId="38" w16cid:durableId="1262562960">
    <w:abstractNumId w:val="20"/>
  </w:num>
  <w:num w:numId="39" w16cid:durableId="348682577">
    <w:abstractNumId w:val="38"/>
  </w:num>
  <w:num w:numId="40" w16cid:durableId="1084305947">
    <w:abstractNumId w:val="42"/>
  </w:num>
  <w:num w:numId="41" w16cid:durableId="1066681390">
    <w:abstractNumId w:val="16"/>
  </w:num>
  <w:num w:numId="42" w16cid:durableId="1454903484">
    <w:abstractNumId w:val="26"/>
  </w:num>
  <w:num w:numId="43" w16cid:durableId="1229922081">
    <w:abstractNumId w:val="29"/>
  </w:num>
  <w:num w:numId="44" w16cid:durableId="105854694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32C"/>
    <w:rsid w:val="00041F7C"/>
    <w:rsid w:val="00044333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AAB"/>
    <w:rsid w:val="000A3CDF"/>
    <w:rsid w:val="000A47A8"/>
    <w:rsid w:val="000C6280"/>
    <w:rsid w:val="000D2DFC"/>
    <w:rsid w:val="000D4351"/>
    <w:rsid w:val="000E15A4"/>
    <w:rsid w:val="000E2C7F"/>
    <w:rsid w:val="000E4FBD"/>
    <w:rsid w:val="000E50A6"/>
    <w:rsid w:val="000E664D"/>
    <w:rsid w:val="000F0A74"/>
    <w:rsid w:val="000F4F6F"/>
    <w:rsid w:val="001056C6"/>
    <w:rsid w:val="001103CE"/>
    <w:rsid w:val="001134C2"/>
    <w:rsid w:val="001147E3"/>
    <w:rsid w:val="001167D3"/>
    <w:rsid w:val="001204C9"/>
    <w:rsid w:val="00120B5E"/>
    <w:rsid w:val="00121BC5"/>
    <w:rsid w:val="00141640"/>
    <w:rsid w:val="00141964"/>
    <w:rsid w:val="00145110"/>
    <w:rsid w:val="00151747"/>
    <w:rsid w:val="00154A09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E02AE"/>
    <w:rsid w:val="001E2692"/>
    <w:rsid w:val="001F0E0F"/>
    <w:rsid w:val="001F2F98"/>
    <w:rsid w:val="001F76B5"/>
    <w:rsid w:val="00202FF8"/>
    <w:rsid w:val="00204B37"/>
    <w:rsid w:val="002059E5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71DC3"/>
    <w:rsid w:val="002901F6"/>
    <w:rsid w:val="00290595"/>
    <w:rsid w:val="00290D5F"/>
    <w:rsid w:val="002919DF"/>
    <w:rsid w:val="0029384D"/>
    <w:rsid w:val="00294680"/>
    <w:rsid w:val="002A0A44"/>
    <w:rsid w:val="002B2DCF"/>
    <w:rsid w:val="002B67E3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2E11"/>
    <w:rsid w:val="00313FA9"/>
    <w:rsid w:val="00322F4E"/>
    <w:rsid w:val="003231B0"/>
    <w:rsid w:val="003311BC"/>
    <w:rsid w:val="00331885"/>
    <w:rsid w:val="00336048"/>
    <w:rsid w:val="003370DE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75E9E"/>
    <w:rsid w:val="00383625"/>
    <w:rsid w:val="00383839"/>
    <w:rsid w:val="003867E7"/>
    <w:rsid w:val="00391452"/>
    <w:rsid w:val="00391C7B"/>
    <w:rsid w:val="003A1B41"/>
    <w:rsid w:val="003B0192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2F94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3629B"/>
    <w:rsid w:val="004469E4"/>
    <w:rsid w:val="00452E10"/>
    <w:rsid w:val="004635C5"/>
    <w:rsid w:val="0047737A"/>
    <w:rsid w:val="00482039"/>
    <w:rsid w:val="00482788"/>
    <w:rsid w:val="00483FF1"/>
    <w:rsid w:val="00484C9F"/>
    <w:rsid w:val="004850E1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C7B3B"/>
    <w:rsid w:val="004D1731"/>
    <w:rsid w:val="004D1A24"/>
    <w:rsid w:val="004D3588"/>
    <w:rsid w:val="004D3B85"/>
    <w:rsid w:val="004D719B"/>
    <w:rsid w:val="004E08E2"/>
    <w:rsid w:val="00501743"/>
    <w:rsid w:val="00502852"/>
    <w:rsid w:val="00507D95"/>
    <w:rsid w:val="0051524B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44F7"/>
    <w:rsid w:val="005D6C15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51306"/>
    <w:rsid w:val="006642F1"/>
    <w:rsid w:val="00664AF5"/>
    <w:rsid w:val="0066645B"/>
    <w:rsid w:val="006676D3"/>
    <w:rsid w:val="00671BAF"/>
    <w:rsid w:val="0067223D"/>
    <w:rsid w:val="00677459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B0A7E"/>
    <w:rsid w:val="006B6D54"/>
    <w:rsid w:val="006C0898"/>
    <w:rsid w:val="006C41D3"/>
    <w:rsid w:val="006D109A"/>
    <w:rsid w:val="006D47DB"/>
    <w:rsid w:val="006D588E"/>
    <w:rsid w:val="006F30EF"/>
    <w:rsid w:val="006F41C2"/>
    <w:rsid w:val="00705358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970D8"/>
    <w:rsid w:val="007A0D57"/>
    <w:rsid w:val="007A1880"/>
    <w:rsid w:val="007A52B5"/>
    <w:rsid w:val="007A5C53"/>
    <w:rsid w:val="007B2076"/>
    <w:rsid w:val="007B38C9"/>
    <w:rsid w:val="007B3E5D"/>
    <w:rsid w:val="007C1288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E6B34"/>
    <w:rsid w:val="007F3B9E"/>
    <w:rsid w:val="007F4F1B"/>
    <w:rsid w:val="008040E5"/>
    <w:rsid w:val="00804BBC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1424"/>
    <w:rsid w:val="00852FB7"/>
    <w:rsid w:val="00855F76"/>
    <w:rsid w:val="00863241"/>
    <w:rsid w:val="00865E14"/>
    <w:rsid w:val="00874216"/>
    <w:rsid w:val="008775A8"/>
    <w:rsid w:val="00880F54"/>
    <w:rsid w:val="00884A87"/>
    <w:rsid w:val="0088534E"/>
    <w:rsid w:val="0088551A"/>
    <w:rsid w:val="00891687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0121"/>
    <w:rsid w:val="00902CDE"/>
    <w:rsid w:val="009125CB"/>
    <w:rsid w:val="00913F0F"/>
    <w:rsid w:val="00914845"/>
    <w:rsid w:val="00922E26"/>
    <w:rsid w:val="00924506"/>
    <w:rsid w:val="00924B81"/>
    <w:rsid w:val="00925183"/>
    <w:rsid w:val="00941FC8"/>
    <w:rsid w:val="00944101"/>
    <w:rsid w:val="0094539E"/>
    <w:rsid w:val="009462E0"/>
    <w:rsid w:val="0094687C"/>
    <w:rsid w:val="0096505C"/>
    <w:rsid w:val="00971393"/>
    <w:rsid w:val="00971CF7"/>
    <w:rsid w:val="0099055F"/>
    <w:rsid w:val="00993DC5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3CD4"/>
    <w:rsid w:val="009F7DA1"/>
    <w:rsid w:val="00A02278"/>
    <w:rsid w:val="00A02A53"/>
    <w:rsid w:val="00A14129"/>
    <w:rsid w:val="00A15B74"/>
    <w:rsid w:val="00A17259"/>
    <w:rsid w:val="00A2460D"/>
    <w:rsid w:val="00A251FA"/>
    <w:rsid w:val="00A2672C"/>
    <w:rsid w:val="00A3115D"/>
    <w:rsid w:val="00A37E25"/>
    <w:rsid w:val="00A460F5"/>
    <w:rsid w:val="00A472B4"/>
    <w:rsid w:val="00A54291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A39CE"/>
    <w:rsid w:val="00AA4E05"/>
    <w:rsid w:val="00AA6E67"/>
    <w:rsid w:val="00AB0332"/>
    <w:rsid w:val="00AB4D74"/>
    <w:rsid w:val="00AC1B53"/>
    <w:rsid w:val="00AC5F6D"/>
    <w:rsid w:val="00AE5A13"/>
    <w:rsid w:val="00AF35CC"/>
    <w:rsid w:val="00B04E55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336D"/>
    <w:rsid w:val="00B42C75"/>
    <w:rsid w:val="00B4451E"/>
    <w:rsid w:val="00B466E3"/>
    <w:rsid w:val="00B51292"/>
    <w:rsid w:val="00B518E1"/>
    <w:rsid w:val="00B54683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492"/>
    <w:rsid w:val="00BC3CE8"/>
    <w:rsid w:val="00BD0263"/>
    <w:rsid w:val="00BE0112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924CD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BA7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502D"/>
    <w:rsid w:val="00D5037C"/>
    <w:rsid w:val="00D54D80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C03ED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1E5C"/>
    <w:rsid w:val="00E429E6"/>
    <w:rsid w:val="00E465A3"/>
    <w:rsid w:val="00E5074B"/>
    <w:rsid w:val="00E6673C"/>
    <w:rsid w:val="00E708AA"/>
    <w:rsid w:val="00E72134"/>
    <w:rsid w:val="00E72BDD"/>
    <w:rsid w:val="00E740CC"/>
    <w:rsid w:val="00E85470"/>
    <w:rsid w:val="00E90839"/>
    <w:rsid w:val="00E926B1"/>
    <w:rsid w:val="00EA2E19"/>
    <w:rsid w:val="00EB32A7"/>
    <w:rsid w:val="00EB7724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9673B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6B9"/>
    <w:rsid w:val="00FD7230"/>
    <w:rsid w:val="00FE0B21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B20F5BBA-2282-4428-A295-5D03E4A25DFF}"/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12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9</cp:revision>
  <dcterms:created xsi:type="dcterms:W3CDTF">2025-07-09T07:07:00Z</dcterms:created>
  <dcterms:modified xsi:type="dcterms:W3CDTF">2025-09-26T04:19:00Z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